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9904" w14:textId="77777777" w:rsidR="002156EE" w:rsidRDefault="002156EE" w:rsidP="00215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Thomas FREBANK (FERTHBANKES, FREBANKES, </w:t>
      </w:r>
      <w:proofErr w:type="gramStart"/>
      <w:r>
        <w:rPr>
          <w:rFonts w:cs="Times New Roman"/>
          <w:szCs w:val="24"/>
          <w:u w:val="single"/>
        </w:rPr>
        <w:t>FRYTHBANKYS)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(fl.1469)</w:t>
      </w:r>
    </w:p>
    <w:p w14:paraId="7A7901B2" w14:textId="77777777" w:rsidR="002156EE" w:rsidRDefault="002156EE" w:rsidP="00215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Stafford. Yeoman alias tailor.</w:t>
      </w:r>
    </w:p>
    <w:p w14:paraId="0F43024D" w14:textId="77777777" w:rsidR="002156EE" w:rsidRDefault="002156EE" w:rsidP="002156EE">
      <w:pPr>
        <w:pStyle w:val="NoSpacing"/>
        <w:rPr>
          <w:rFonts w:cs="Times New Roman"/>
          <w:szCs w:val="24"/>
        </w:rPr>
      </w:pPr>
    </w:p>
    <w:p w14:paraId="18BC0889" w14:textId="77777777" w:rsidR="002156EE" w:rsidRDefault="002156EE" w:rsidP="002156EE">
      <w:pPr>
        <w:pStyle w:val="NoSpacing"/>
        <w:rPr>
          <w:rFonts w:cs="Times New Roman"/>
          <w:szCs w:val="24"/>
        </w:rPr>
      </w:pPr>
    </w:p>
    <w:p w14:paraId="00A02AF8" w14:textId="77777777" w:rsidR="002156EE" w:rsidRDefault="002156EE" w:rsidP="00215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Feb.1469</w:t>
      </w:r>
      <w:r>
        <w:rPr>
          <w:rFonts w:cs="Times New Roman"/>
          <w:szCs w:val="24"/>
        </w:rPr>
        <w:tab/>
        <w:t>He was granted a general pardon.</w:t>
      </w:r>
    </w:p>
    <w:p w14:paraId="1B9D0C3E" w14:textId="77777777" w:rsidR="002156EE" w:rsidRDefault="002156EE" w:rsidP="002156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72EB5713" w14:textId="77777777" w:rsidR="002156EE" w:rsidRDefault="002156EE" w:rsidP="00215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the List and Index Society, 2020, p.59)</w:t>
      </w:r>
    </w:p>
    <w:p w14:paraId="49787438" w14:textId="77777777" w:rsidR="002156EE" w:rsidRDefault="002156EE" w:rsidP="002156EE">
      <w:pPr>
        <w:pStyle w:val="NoSpacing"/>
        <w:rPr>
          <w:rFonts w:cs="Times New Roman"/>
          <w:szCs w:val="24"/>
        </w:rPr>
      </w:pPr>
    </w:p>
    <w:p w14:paraId="2D0F5166" w14:textId="77777777" w:rsidR="002156EE" w:rsidRDefault="002156EE" w:rsidP="002156EE">
      <w:pPr>
        <w:pStyle w:val="NoSpacing"/>
        <w:rPr>
          <w:rFonts w:cs="Times New Roman"/>
          <w:szCs w:val="24"/>
        </w:rPr>
      </w:pPr>
    </w:p>
    <w:p w14:paraId="3FB293B7" w14:textId="77777777" w:rsidR="002156EE" w:rsidRDefault="002156EE" w:rsidP="002156E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August 2022</w:t>
      </w:r>
    </w:p>
    <w:p w14:paraId="177FF9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1453" w14:textId="77777777" w:rsidR="002156EE" w:rsidRDefault="002156EE" w:rsidP="009139A6">
      <w:r>
        <w:separator/>
      </w:r>
    </w:p>
  </w:endnote>
  <w:endnote w:type="continuationSeparator" w:id="0">
    <w:p w14:paraId="3AA4093F" w14:textId="77777777" w:rsidR="002156EE" w:rsidRDefault="00215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62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F1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31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5D4B1" w14:textId="77777777" w:rsidR="002156EE" w:rsidRDefault="002156EE" w:rsidP="009139A6">
      <w:r>
        <w:separator/>
      </w:r>
    </w:p>
  </w:footnote>
  <w:footnote w:type="continuationSeparator" w:id="0">
    <w:p w14:paraId="093ADC9A" w14:textId="77777777" w:rsidR="002156EE" w:rsidRDefault="00215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48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6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9F2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EE"/>
    <w:rsid w:val="000666E0"/>
    <w:rsid w:val="002156E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9DD62"/>
  <w15:chartTrackingRefBased/>
  <w15:docId w15:val="{7BE474C8-8E8A-498E-84B7-5990A1AA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6E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2022-12-06T20:33:00Z</dcterms:created>
  <dcterms:modified xsi:type="dcterms:W3CDTF">2022-12-06T20:34:00Z</dcterms:modified>
</cp:coreProperties>
</file>